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34734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>A_n41A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2023-08-04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>A_n41A</w:t>
            </w:r>
            <w:r>
              <w:rPr>
                <w:rFonts w:hint="default"/>
                <w:highlight w:val="none"/>
                <w:lang w:val="en-US"/>
              </w:rPr>
              <w:t xml:space="preserve"> with UL CA_n3A-n41A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PC2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AE46E45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8696007"/>
    <w:rsid w:val="5C1A2DCE"/>
    <w:rsid w:val="5D770097"/>
    <w:rsid w:val="62D80CAC"/>
    <w:rsid w:val="6948395F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0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2023-08-25T08:09:58Z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